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0AD0DE88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 xml:space="preserve">Davčna ulica </w:t>
      </w:r>
      <w:r w:rsidR="00824DA5" w:rsidRPr="005921D2">
        <w:rPr>
          <w:rFonts w:ascii="Arial" w:hAnsi="Arial" w:cs="Arial"/>
          <w:sz w:val="20"/>
          <w:szCs w:val="19"/>
        </w:rPr>
        <w:t>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6C3C6F6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6B8A9851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485A36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>Davčna ulica 1</w:t>
      </w:r>
      <w:r w:rsidR="00485A36" w:rsidRPr="005921D2">
        <w:rPr>
          <w:rFonts w:ascii="Arial" w:hAnsi="Arial" w:cs="Arial"/>
          <w:sz w:val="20"/>
          <w:szCs w:val="19"/>
        </w:rPr>
        <w:t>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8A9ED82" w14:textId="37A90264" w:rsidR="00423C7E" w:rsidRDefault="006467D8" w:rsidP="00423C7E">
      <w:pPr>
        <w:jc w:val="both"/>
        <w:rPr>
          <w:rFonts w:ascii="Arial" w:hAnsi="Arial" w:cs="Arial"/>
          <w:b/>
          <w:bCs/>
          <w:color w:val="00000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F51643">
        <w:rPr>
          <w:rFonts w:ascii="Arial" w:hAnsi="Arial" w:cs="Arial"/>
          <w:i/>
          <w:sz w:val="20"/>
          <w:szCs w:val="19"/>
        </w:rPr>
        <w:t>JN-</w:t>
      </w:r>
      <w:r w:rsidR="00423C7E">
        <w:rPr>
          <w:rFonts w:ascii="Arial" w:hAnsi="Arial" w:cs="Arial"/>
          <w:i/>
          <w:sz w:val="20"/>
          <w:szCs w:val="19"/>
        </w:rPr>
        <w:t>7</w:t>
      </w:r>
      <w:r w:rsidR="00F51643">
        <w:rPr>
          <w:rFonts w:ascii="Arial" w:hAnsi="Arial" w:cs="Arial"/>
          <w:i/>
          <w:sz w:val="20"/>
          <w:szCs w:val="19"/>
        </w:rPr>
        <w:t>/202</w:t>
      </w:r>
      <w:r w:rsidR="007B2263">
        <w:rPr>
          <w:rFonts w:ascii="Arial" w:hAnsi="Arial" w:cs="Arial"/>
          <w:i/>
          <w:sz w:val="20"/>
          <w:szCs w:val="19"/>
        </w:rPr>
        <w:t>6,</w:t>
      </w:r>
      <w:r w:rsidR="00010CC5">
        <w:rPr>
          <w:rFonts w:ascii="Arial" w:hAnsi="Arial" w:cs="Arial"/>
          <w:i/>
          <w:sz w:val="20"/>
          <w:szCs w:val="19"/>
        </w:rPr>
        <w:t xml:space="preserve"> </w:t>
      </w:r>
      <w:r w:rsidR="00423C7E" w:rsidRPr="00845CFB">
        <w:rPr>
          <w:rFonts w:ascii="Arial" w:hAnsi="Arial" w:cs="Arial"/>
          <w:sz w:val="20"/>
          <w:szCs w:val="20"/>
        </w:rPr>
        <w:t>Izvedba usposabljanj za tretjo življenjsko dobo z mobilno enoto – Mobilni heroji nove generacije 2026/2027</w:t>
      </w:r>
    </w:p>
    <w:p w14:paraId="23EFC84D" w14:textId="7A094826" w:rsidR="006D7852" w:rsidRPr="00682F07" w:rsidRDefault="006D785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</w:t>
      </w:r>
      <w:proofErr w:type="spellStart"/>
      <w:r w:rsidRPr="005921D2">
        <w:rPr>
          <w:rFonts w:ascii="Arial" w:hAnsi="Arial" w:cs="Arial"/>
          <w:sz w:val="20"/>
          <w:szCs w:val="19"/>
        </w:rPr>
        <w:t>EPGP</w:t>
      </w:r>
      <w:proofErr w:type="spellEnd"/>
      <w:r w:rsidRPr="005921D2">
        <w:rPr>
          <w:rFonts w:ascii="Arial" w:hAnsi="Arial" w:cs="Arial"/>
          <w:sz w:val="20"/>
          <w:szCs w:val="19"/>
        </w:rPr>
        <w:t xml:space="preserve">) revizija iz leta 2010, izdana pri </w:t>
      </w:r>
      <w:proofErr w:type="spellStart"/>
      <w:r w:rsidRPr="005921D2">
        <w:rPr>
          <w:rFonts w:ascii="Arial" w:hAnsi="Arial" w:cs="Arial"/>
          <w:sz w:val="20"/>
          <w:szCs w:val="19"/>
        </w:rPr>
        <w:t>MTZ</w:t>
      </w:r>
      <w:proofErr w:type="spellEnd"/>
      <w:r w:rsidRPr="005921D2">
        <w:rPr>
          <w:rFonts w:ascii="Arial" w:hAnsi="Arial" w:cs="Arial"/>
          <w:sz w:val="20"/>
          <w:szCs w:val="19"/>
        </w:rPr>
        <w:t xml:space="preserve">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5B50" w14:textId="77777777" w:rsidR="00935FE1" w:rsidRDefault="00935FE1">
      <w:r>
        <w:separator/>
      </w:r>
    </w:p>
  </w:endnote>
  <w:endnote w:type="continuationSeparator" w:id="0">
    <w:p w14:paraId="6E7C2B73" w14:textId="77777777" w:rsidR="00935FE1" w:rsidRDefault="0093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EF7A" w14:textId="77777777" w:rsidR="00935FE1" w:rsidRDefault="00935FE1">
      <w:r>
        <w:separator/>
      </w:r>
    </w:p>
  </w:footnote>
  <w:footnote w:type="continuationSeparator" w:id="0">
    <w:p w14:paraId="7EE69F65" w14:textId="77777777" w:rsidR="00935FE1" w:rsidRDefault="0093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476425">
    <w:abstractNumId w:val="1"/>
  </w:num>
  <w:num w:numId="2" w16cid:durableId="1034499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5DC9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8599F"/>
    <w:rsid w:val="002A2CF2"/>
    <w:rsid w:val="002C1165"/>
    <w:rsid w:val="002E07FF"/>
    <w:rsid w:val="002E2A18"/>
    <w:rsid w:val="002E7D6F"/>
    <w:rsid w:val="002F017C"/>
    <w:rsid w:val="00317102"/>
    <w:rsid w:val="0033561C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460"/>
    <w:rsid w:val="003D7752"/>
    <w:rsid w:val="003E4CE3"/>
    <w:rsid w:val="003F11BB"/>
    <w:rsid w:val="003F1523"/>
    <w:rsid w:val="00410109"/>
    <w:rsid w:val="004154DB"/>
    <w:rsid w:val="00415AF5"/>
    <w:rsid w:val="00423C7E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5D4D"/>
    <w:rsid w:val="005D6458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2263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E20A2"/>
    <w:rsid w:val="008F35B7"/>
    <w:rsid w:val="00935B15"/>
    <w:rsid w:val="00935FE1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26AF7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18ED"/>
    <w:rsid w:val="00B42035"/>
    <w:rsid w:val="00B4566D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C6EF2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07B23"/>
    <w:rsid w:val="00F25101"/>
    <w:rsid w:val="00F262CC"/>
    <w:rsid w:val="00F35D9F"/>
    <w:rsid w:val="00F36BA3"/>
    <w:rsid w:val="00F40F47"/>
    <w:rsid w:val="00F422DE"/>
    <w:rsid w:val="00F51643"/>
    <w:rsid w:val="00F71AEA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Pahor Žvanut</cp:lastModifiedBy>
  <cp:revision>6</cp:revision>
  <cp:lastPrinted>2013-10-09T05:57:00Z</cp:lastPrinted>
  <dcterms:created xsi:type="dcterms:W3CDTF">2025-10-21T08:09:00Z</dcterms:created>
  <dcterms:modified xsi:type="dcterms:W3CDTF">2026-03-04T19:55:00Z</dcterms:modified>
</cp:coreProperties>
</file>